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7808B" w14:textId="77777777" w:rsidR="00DC6515" w:rsidRDefault="00DC6515" w:rsidP="00DC6515">
      <w:pPr>
        <w:pStyle w:val="NoSpacing"/>
      </w:pPr>
      <w:r>
        <w:rPr>
          <w:u w:val="single"/>
        </w:rPr>
        <w:t>Thomas HENSTEDE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1FCB4078" w14:textId="77777777" w:rsidR="00DC6515" w:rsidRDefault="00DC6515" w:rsidP="00DC6515">
      <w:pPr>
        <w:pStyle w:val="NoSpacing"/>
      </w:pPr>
      <w:r>
        <w:t>of Norwich. Mercer.</w:t>
      </w:r>
    </w:p>
    <w:p w14:paraId="53750B9E" w14:textId="77777777" w:rsidR="00DC6515" w:rsidRDefault="00DC6515" w:rsidP="00DC6515">
      <w:pPr>
        <w:pStyle w:val="NoSpacing"/>
      </w:pPr>
    </w:p>
    <w:p w14:paraId="4C4B85F0" w14:textId="77777777" w:rsidR="00DC6515" w:rsidRDefault="00DC6515" w:rsidP="00DC6515">
      <w:pPr>
        <w:pStyle w:val="NoSpacing"/>
      </w:pPr>
    </w:p>
    <w:p w14:paraId="085E245A" w14:textId="77777777" w:rsidR="00DC6515" w:rsidRDefault="00DC6515" w:rsidP="00DC6515">
      <w:pPr>
        <w:pStyle w:val="NoSpacing"/>
      </w:pPr>
      <w:r>
        <w:tab/>
        <w:t>1483</w:t>
      </w:r>
      <w:r>
        <w:tab/>
        <w:t xml:space="preserve">Henry </w:t>
      </w:r>
      <w:proofErr w:type="spellStart"/>
      <w:r>
        <w:t>Bumpstede</w:t>
      </w:r>
      <w:proofErr w:type="spellEnd"/>
      <w:r>
        <w:t xml:space="preserve"> of London, mercer(q.v.), brought a plaint of debt</w:t>
      </w:r>
    </w:p>
    <w:p w14:paraId="1EA55435" w14:textId="77777777" w:rsidR="00DC6515" w:rsidRDefault="00DC6515" w:rsidP="00DC6515">
      <w:pPr>
        <w:pStyle w:val="NoSpacing"/>
      </w:pPr>
      <w:r>
        <w:tab/>
      </w:r>
      <w:r>
        <w:tab/>
        <w:t>against him.</w:t>
      </w:r>
    </w:p>
    <w:p w14:paraId="479C41FB" w14:textId="77777777" w:rsidR="00DC6515" w:rsidRDefault="00DC6515" w:rsidP="00DC6515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509C1406" w14:textId="77777777" w:rsidR="00DC6515" w:rsidRDefault="00DC6515" w:rsidP="00DC6515">
      <w:pPr>
        <w:pStyle w:val="NoSpacing"/>
      </w:pPr>
    </w:p>
    <w:p w14:paraId="0EB8FBDB" w14:textId="77777777" w:rsidR="00DC6515" w:rsidRDefault="00DC6515" w:rsidP="00DC6515">
      <w:pPr>
        <w:pStyle w:val="NoSpacing"/>
      </w:pPr>
    </w:p>
    <w:p w14:paraId="69A2B395" w14:textId="77777777" w:rsidR="00DC6515" w:rsidRDefault="00DC6515" w:rsidP="00DC6515">
      <w:pPr>
        <w:pStyle w:val="NoSpacing"/>
      </w:pPr>
      <w:r>
        <w:t>4 January 2019</w:t>
      </w:r>
    </w:p>
    <w:p w14:paraId="25C59291" w14:textId="77777777" w:rsidR="006B2F86" w:rsidRPr="00E71FC3" w:rsidRDefault="00DC65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00937" w14:textId="77777777" w:rsidR="00DC6515" w:rsidRDefault="00DC6515" w:rsidP="00E71FC3">
      <w:pPr>
        <w:spacing w:after="0" w:line="240" w:lineRule="auto"/>
      </w:pPr>
      <w:r>
        <w:separator/>
      </w:r>
    </w:p>
  </w:endnote>
  <w:endnote w:type="continuationSeparator" w:id="0">
    <w:p w14:paraId="4E8F0DF5" w14:textId="77777777" w:rsidR="00DC6515" w:rsidRDefault="00DC65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B7F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49A2C" w14:textId="77777777" w:rsidR="00DC6515" w:rsidRDefault="00DC6515" w:rsidP="00E71FC3">
      <w:pPr>
        <w:spacing w:after="0" w:line="240" w:lineRule="auto"/>
      </w:pPr>
      <w:r>
        <w:separator/>
      </w:r>
    </w:p>
  </w:footnote>
  <w:footnote w:type="continuationSeparator" w:id="0">
    <w:p w14:paraId="7F1478DA" w14:textId="77777777" w:rsidR="00DC6515" w:rsidRDefault="00DC65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515"/>
    <w:rsid w:val="001A7C09"/>
    <w:rsid w:val="00577BD5"/>
    <w:rsid w:val="00656CBA"/>
    <w:rsid w:val="006A1F77"/>
    <w:rsid w:val="00733BE7"/>
    <w:rsid w:val="00AB52E8"/>
    <w:rsid w:val="00B16D3F"/>
    <w:rsid w:val="00BB41AC"/>
    <w:rsid w:val="00DC65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FD464"/>
  <w15:chartTrackingRefBased/>
  <w15:docId w15:val="{67EB9E62-D651-47E9-98F0-45D876AD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2019-01-24T22:01:00Z</dcterms:created>
  <dcterms:modified xsi:type="dcterms:W3CDTF">2019-01-24T22:02:00Z</dcterms:modified>
</cp:coreProperties>
</file>